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4FA" w:rsidRDefault="004644FA" w:rsidP="00B139C2">
      <w:pPr>
        <w:spacing w:after="0" w:line="240" w:lineRule="auto"/>
        <w:ind w:left="-1276"/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Урок 10</w:t>
      </w:r>
    </w:p>
    <w:p w:rsidR="004644FA" w:rsidRPr="001B63BB" w:rsidRDefault="004644FA" w:rsidP="00EA7F7F">
      <w:pPr>
        <w:spacing w:after="0" w:line="240" w:lineRule="auto"/>
        <w:ind w:left="-1276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 xml:space="preserve"> «</w:t>
      </w:r>
      <w:r w:rsidRPr="001B63BB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Планеты Солнечной системы</w:t>
      </w:r>
      <w:r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»</w:t>
      </w:r>
      <w:r w:rsidRPr="001B63BB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.</w:t>
      </w:r>
    </w:p>
    <w:p w:rsidR="004644FA" w:rsidRDefault="004644FA" w:rsidP="00EA7F7F">
      <w:pPr>
        <w:spacing w:after="0" w:line="240" w:lineRule="auto"/>
        <w:ind w:left="-284" w:hanging="992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B63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Цель: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B63BB">
        <w:rPr>
          <w:rFonts w:ascii="Times New Roman" w:hAnsi="Times New Roman"/>
          <w:color w:val="000000"/>
          <w:sz w:val="28"/>
          <w:szCs w:val="28"/>
          <w:lang w:eastAsia="ru-RU"/>
        </w:rPr>
        <w:t>Сформировать общие представления об особенностях природы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B63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1B63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планеты. </w:t>
      </w:r>
    </w:p>
    <w:p w:rsidR="004644FA" w:rsidRPr="001B63BB" w:rsidRDefault="004644FA" w:rsidP="00EA7F7F">
      <w:pPr>
        <w:spacing w:after="0" w:line="240" w:lineRule="auto"/>
        <w:ind w:left="-284" w:hanging="992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</w:t>
      </w:r>
      <w:r w:rsidRPr="001B63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Развивать познавательную активность у учащихся. </w:t>
      </w:r>
    </w:p>
    <w:p w:rsidR="004644FA" w:rsidRPr="001B63BB" w:rsidRDefault="004644FA" w:rsidP="00EA7F7F">
      <w:pPr>
        <w:spacing w:after="0" w:line="240" w:lineRule="auto"/>
        <w:ind w:left="-284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B63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Воспитывать чувство ответственности за нашу планету, Вселенную в целом. </w:t>
      </w:r>
    </w:p>
    <w:p w:rsidR="004644FA" w:rsidRPr="001B63BB" w:rsidRDefault="004644FA" w:rsidP="00EA7F7F">
      <w:pPr>
        <w:spacing w:after="0" w:line="240" w:lineRule="auto"/>
        <w:ind w:left="-1134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B63BB">
        <w:rPr>
          <w:rFonts w:ascii="Times New Roman" w:hAnsi="Times New Roman"/>
          <w:b/>
          <w:color w:val="000000"/>
          <w:sz w:val="28"/>
          <w:szCs w:val="28"/>
          <w:lang w:eastAsia="ru-RU"/>
        </w:rPr>
        <w:t>1. Оргмомент.</w:t>
      </w:r>
    </w:p>
    <w:p w:rsidR="004644FA" w:rsidRDefault="004644FA" w:rsidP="00EA7F7F">
      <w:pPr>
        <w:spacing w:after="0" w:line="240" w:lineRule="auto"/>
        <w:ind w:left="-1134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B63BB">
        <w:rPr>
          <w:rFonts w:ascii="Times New Roman" w:hAnsi="Times New Roman"/>
          <w:b/>
          <w:color w:val="000000"/>
          <w:sz w:val="28"/>
          <w:szCs w:val="28"/>
          <w:lang w:eastAsia="ru-RU"/>
        </w:rPr>
        <w:t>2.  Мотивация</w:t>
      </w:r>
    </w:p>
    <w:p w:rsidR="004644FA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3BB">
        <w:rPr>
          <w:rFonts w:ascii="Times New Roman" w:hAnsi="Times New Roman"/>
          <w:sz w:val="28"/>
          <w:szCs w:val="28"/>
          <w:lang w:eastAsia="ru-RU"/>
        </w:rPr>
        <w:t>В Солнечной системе находятся планеты с их спутниками, карликовые планеты, кометы, астероиды, метеоры и метеориты, удерживаемые притяжением Солнца. Если не говорить о Солнце, то основными обитателями Солнечной системы являются планеты - блуждающие во Вселенной. Планеты – самые массивные тела, движущиеся вокруг Солнца по орбитам. Если расстояние от Солнца до Земли 150 мил.км принять за условную единицу, то расстояние до самой далекой планеты составит условные 40 единиц- 6 миллиард.км!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B63BB">
        <w:rPr>
          <w:rFonts w:ascii="Times New Roman" w:hAnsi="Times New Roman"/>
          <w:sz w:val="28"/>
          <w:szCs w:val="28"/>
          <w:lang w:eastAsia="ru-RU"/>
        </w:rPr>
        <w:t xml:space="preserve">Планеты в Солнечной системе делятся на две группы: планеты земной группы (они получили свое название за сходство с нашей планетой Земля) Меркурия, Венеры, Марса и планеты-гиганты Юпитер, Сатурн, Уран и Нептун. </w:t>
      </w:r>
      <w:r>
        <w:rPr>
          <w:rFonts w:ascii="Times New Roman" w:hAnsi="Times New Roman"/>
          <w:sz w:val="28"/>
          <w:szCs w:val="28"/>
          <w:lang w:eastAsia="ru-RU"/>
        </w:rPr>
        <w:t>Посмотрим, что общего и чем отличаются друг от друга планеты земной группы.(Слайды 2,3)</w:t>
      </w:r>
    </w:p>
    <w:p w:rsidR="004644FA" w:rsidRPr="001B63BB" w:rsidRDefault="004644FA" w:rsidP="00EA7F7F">
      <w:pPr>
        <w:spacing w:after="0" w:line="240" w:lineRule="auto"/>
        <w:ind w:left="-1134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B63BB">
        <w:rPr>
          <w:rFonts w:ascii="Times New Roman" w:hAnsi="Times New Roman"/>
          <w:b/>
          <w:sz w:val="28"/>
          <w:szCs w:val="28"/>
          <w:lang w:eastAsia="ru-RU"/>
        </w:rPr>
        <w:t>3.</w:t>
      </w:r>
      <w:r w:rsidRPr="001B63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 Изучение новой темы. </w:t>
      </w:r>
    </w:p>
    <w:p w:rsidR="004644FA" w:rsidRPr="001B63BB" w:rsidRDefault="004644FA" w:rsidP="00EA7F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B63BB">
        <w:rPr>
          <w:rFonts w:ascii="Times New Roman" w:hAnsi="Times New Roman"/>
          <w:sz w:val="28"/>
          <w:szCs w:val="28"/>
          <w:lang w:eastAsia="ru-RU"/>
        </w:rPr>
        <w:t>План Характеристики планет:</w:t>
      </w:r>
    </w:p>
    <w:p w:rsidR="004644FA" w:rsidRDefault="004644FA" w:rsidP="00EA7F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B63BB">
        <w:rPr>
          <w:rFonts w:ascii="Times New Roman" w:hAnsi="Times New Roman"/>
          <w:sz w:val="28"/>
          <w:szCs w:val="28"/>
          <w:lang w:eastAsia="ru-RU"/>
        </w:rPr>
        <w:t>- расстояние от Солнца до планет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1B63BB">
        <w:rPr>
          <w:rFonts w:ascii="Times New Roman" w:hAnsi="Times New Roman"/>
          <w:sz w:val="28"/>
          <w:szCs w:val="28"/>
          <w:lang w:eastAsia="ru-RU"/>
        </w:rPr>
        <w:t>,</w:t>
      </w:r>
      <w:r w:rsidRPr="001B63BB">
        <w:rPr>
          <w:rFonts w:ascii="Times New Roman" w:hAnsi="Times New Roman"/>
          <w:sz w:val="28"/>
          <w:szCs w:val="28"/>
          <w:lang w:eastAsia="ru-RU"/>
        </w:rPr>
        <w:br/>
        <w:t>- диаметр планет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1B63BB">
        <w:rPr>
          <w:rFonts w:ascii="Times New Roman" w:hAnsi="Times New Roman"/>
          <w:sz w:val="28"/>
          <w:szCs w:val="28"/>
          <w:lang w:eastAsia="ru-RU"/>
        </w:rPr>
        <w:t>,</w:t>
      </w:r>
      <w:r w:rsidRPr="001B63BB">
        <w:rPr>
          <w:rFonts w:ascii="Times New Roman" w:hAnsi="Times New Roman"/>
          <w:sz w:val="28"/>
          <w:szCs w:val="28"/>
          <w:lang w:eastAsia="ru-RU"/>
        </w:rPr>
        <w:br/>
        <w:t>- рельеф и цвет планет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1B63BB">
        <w:rPr>
          <w:rFonts w:ascii="Times New Roman" w:hAnsi="Times New Roman"/>
          <w:sz w:val="28"/>
          <w:szCs w:val="28"/>
          <w:lang w:eastAsia="ru-RU"/>
        </w:rPr>
        <w:t>,</w:t>
      </w:r>
      <w:r w:rsidRPr="001B63BB">
        <w:rPr>
          <w:rFonts w:ascii="Times New Roman" w:hAnsi="Times New Roman"/>
          <w:sz w:val="28"/>
          <w:szCs w:val="28"/>
          <w:lang w:eastAsia="ru-RU"/>
        </w:rPr>
        <w:br/>
        <w:t>- вид на звездном небе,</w:t>
      </w:r>
      <w:r w:rsidRPr="001B63BB">
        <w:rPr>
          <w:rFonts w:ascii="Times New Roman" w:hAnsi="Times New Roman"/>
          <w:sz w:val="28"/>
          <w:szCs w:val="28"/>
          <w:lang w:eastAsia="ru-RU"/>
        </w:rPr>
        <w:br/>
        <w:t xml:space="preserve">- состав атмосферы, </w:t>
      </w:r>
      <w:r w:rsidRPr="001B63BB">
        <w:rPr>
          <w:rFonts w:ascii="Times New Roman" w:hAnsi="Times New Roman"/>
          <w:sz w:val="28"/>
          <w:szCs w:val="28"/>
          <w:lang w:eastAsia="ru-RU"/>
        </w:rPr>
        <w:br/>
        <w:t>- температуру на поверхности планет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1B63BB">
        <w:rPr>
          <w:rFonts w:ascii="Times New Roman" w:hAnsi="Times New Roman"/>
          <w:sz w:val="28"/>
          <w:szCs w:val="28"/>
          <w:lang w:eastAsia="ru-RU"/>
        </w:rPr>
        <w:t>,</w:t>
      </w:r>
      <w:r w:rsidRPr="001B63BB">
        <w:rPr>
          <w:rFonts w:ascii="Times New Roman" w:hAnsi="Times New Roman"/>
          <w:sz w:val="28"/>
          <w:szCs w:val="28"/>
          <w:lang w:eastAsia="ru-RU"/>
        </w:rPr>
        <w:br/>
        <w:t>- оборот вокруг своей оси,</w:t>
      </w:r>
      <w:r w:rsidRPr="001B63BB">
        <w:rPr>
          <w:rFonts w:ascii="Times New Roman" w:hAnsi="Times New Roman"/>
          <w:sz w:val="28"/>
          <w:szCs w:val="28"/>
          <w:lang w:eastAsia="ru-RU"/>
        </w:rPr>
        <w:br/>
        <w:t xml:space="preserve">- оборот вокруг Солнца; </w:t>
      </w:r>
      <w:r w:rsidRPr="001B63BB">
        <w:rPr>
          <w:rFonts w:ascii="Times New Roman" w:hAnsi="Times New Roman"/>
          <w:sz w:val="28"/>
          <w:szCs w:val="28"/>
          <w:lang w:eastAsia="ru-RU"/>
        </w:rPr>
        <w:br/>
        <w:t>- наличие и характеристика крупных спутников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644FA" w:rsidRPr="007B4FCA" w:rsidRDefault="004644FA" w:rsidP="00EA7F7F">
      <w:pPr>
        <w:spacing w:after="0" w:line="240" w:lineRule="auto"/>
        <w:ind w:hanging="113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1) </w:t>
      </w:r>
      <w:r w:rsidRPr="007B4FC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Меркурий </w:t>
      </w:r>
    </w:p>
    <w:p w:rsidR="004644FA" w:rsidRDefault="004644FA" w:rsidP="00EA7F7F">
      <w:pPr>
        <w:pStyle w:val="NormalWeb"/>
        <w:spacing w:before="0" w:beforeAutospacing="0" w:after="0" w:afterAutospacing="0"/>
        <w:ind w:left="-1134" w:firstLine="283"/>
        <w:jc w:val="both"/>
        <w:rPr>
          <w:color w:val="000000"/>
          <w:sz w:val="28"/>
          <w:szCs w:val="28"/>
        </w:rPr>
      </w:pPr>
      <w:r w:rsidRPr="007B4FCA">
        <w:rPr>
          <w:color w:val="000000"/>
          <w:sz w:val="28"/>
          <w:szCs w:val="28"/>
        </w:rPr>
        <w:t>Меркурий первая планета солнечной системы. Среднее расстояние от Солнца 0,387 астрономических единиц (58 млн. км). Движение планеты происходит по сильно вытянутой эллиптической орбите с перигелием (кратчайшее расстояние от планеты до Солнца) 45,9 млн. км. и афелием (максимальное расстояние от планеты до Солнца) 69,7 млн. км. Расстояние планеты до Земли и</w:t>
      </w:r>
      <w:r>
        <w:rPr>
          <w:color w:val="000000"/>
          <w:sz w:val="28"/>
          <w:szCs w:val="28"/>
        </w:rPr>
        <w:t>зменяется от</w:t>
      </w:r>
    </w:p>
    <w:p w:rsidR="004644FA" w:rsidRDefault="004644FA" w:rsidP="00EA7F7F">
      <w:pPr>
        <w:pStyle w:val="NormalWeb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82 до 217 млн. км.</w:t>
      </w:r>
      <w:r w:rsidRPr="007B4FC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</w:t>
      </w:r>
      <w:r w:rsidRPr="001B63BB">
        <w:rPr>
          <w:color w:val="000000"/>
          <w:sz w:val="28"/>
          <w:szCs w:val="28"/>
        </w:rPr>
        <w:t xml:space="preserve">Меркурий – самая маленькая планета земной группы, в 2 раза меньше Земли. Его радиус составляет всего </w:t>
      </w:r>
      <w:smartTag w:uri="urn:schemas-microsoft-com:office:smarttags" w:element="metricconverter">
        <w:smartTagPr>
          <w:attr w:name="ProductID" w:val="2439 км"/>
        </w:smartTagPr>
        <w:r w:rsidRPr="001B63BB">
          <w:rPr>
            <w:color w:val="000000"/>
            <w:sz w:val="28"/>
            <w:szCs w:val="28"/>
          </w:rPr>
          <w:t>2439 км</w:t>
        </w:r>
      </w:smartTag>
      <w:r>
        <w:rPr>
          <w:color w:val="000000"/>
          <w:sz w:val="28"/>
          <w:szCs w:val="28"/>
        </w:rPr>
        <w:t>.</w:t>
      </w:r>
    </w:p>
    <w:p w:rsidR="004644FA" w:rsidRDefault="004644FA" w:rsidP="00EA7F7F">
      <w:pPr>
        <w:pStyle w:val="NormalWeb"/>
        <w:spacing w:before="0" w:beforeAutospacing="0" w:after="0" w:afterAutospacing="0"/>
        <w:ind w:left="-1134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7B4FCA">
        <w:rPr>
          <w:color w:val="000000"/>
          <w:sz w:val="28"/>
          <w:szCs w:val="28"/>
        </w:rPr>
        <w:t xml:space="preserve">Поверхность Меркурия покрыта тысячами кратеров, возникших вследствие столкновения с метеорами. В условиях почти отсутствующей атмосферы, падающие метеоры не сгорают от трения и благополучно достигают поверхности планеты. Наряду с этим Меркурий содержит возвышенности и равнины. Одна из самых заметных равнин Меркурия это Равнина Жары. Ее размер составляет </w:t>
      </w:r>
      <w:smartTag w:uri="urn:schemas-microsoft-com:office:smarttags" w:element="metricconverter">
        <w:smartTagPr>
          <w:attr w:name="ProductID" w:val="1300 км"/>
        </w:smartTagPr>
        <w:r w:rsidRPr="007B4FCA">
          <w:rPr>
            <w:color w:val="000000"/>
            <w:sz w:val="28"/>
            <w:szCs w:val="28"/>
          </w:rPr>
          <w:t>1300 км</w:t>
        </w:r>
      </w:smartTag>
      <w:r w:rsidRPr="007B4FCA">
        <w:rPr>
          <w:color w:val="000000"/>
          <w:sz w:val="28"/>
          <w:szCs w:val="28"/>
        </w:rPr>
        <w:t>. в диаметре. Появление равнины предписывают</w:t>
      </w:r>
    </w:p>
    <w:p w:rsidR="004644FA" w:rsidRDefault="004644FA" w:rsidP="00EA7F7F">
      <w:pPr>
        <w:pStyle w:val="NormalWeb"/>
        <w:spacing w:before="0" w:beforeAutospacing="0" w:after="0" w:afterAutospacing="0"/>
        <w:ind w:left="-1134"/>
        <w:jc w:val="both"/>
        <w:rPr>
          <w:color w:val="000000"/>
          <w:sz w:val="28"/>
          <w:szCs w:val="28"/>
        </w:rPr>
      </w:pPr>
      <w:r w:rsidRPr="007B4FCA">
        <w:rPr>
          <w:color w:val="000000"/>
          <w:sz w:val="28"/>
          <w:szCs w:val="28"/>
        </w:rPr>
        <w:t>столкновением планеты с массивным астероидом.</w:t>
      </w:r>
      <w:r w:rsidRPr="007B4FCA">
        <w:rPr>
          <w:color w:val="000000"/>
          <w:sz w:val="28"/>
          <w:szCs w:val="28"/>
        </w:rPr>
        <w:br/>
      </w:r>
      <w:r>
        <w:t xml:space="preserve">      </w:t>
      </w:r>
      <w:r w:rsidRPr="001B63BB">
        <w:rPr>
          <w:sz w:val="28"/>
          <w:szCs w:val="28"/>
        </w:rPr>
        <w:t xml:space="preserve">При наиболее благоприятных условиях </w:t>
      </w:r>
      <w:r>
        <w:rPr>
          <w:sz w:val="28"/>
          <w:szCs w:val="28"/>
        </w:rPr>
        <w:t>планету</w:t>
      </w:r>
      <w:r w:rsidRPr="001B63BB">
        <w:rPr>
          <w:sz w:val="28"/>
          <w:szCs w:val="28"/>
        </w:rPr>
        <w:t xml:space="preserve"> можно увидеть рано утром на востоке до восхода Солнца или на западе после захода Солнца. Поэтому в древности Меркурий часто принимался за два различных светила (утреннее и вечернее).</w:t>
      </w:r>
      <w:r w:rsidRPr="007B4FCA">
        <w:rPr>
          <w:sz w:val="28"/>
          <w:szCs w:val="28"/>
        </w:rPr>
        <w:t xml:space="preserve"> </w:t>
      </w:r>
      <w:r w:rsidRPr="001B63BB">
        <w:rPr>
          <w:sz w:val="28"/>
          <w:szCs w:val="28"/>
        </w:rPr>
        <w:t>По своему внешнему виду Меркурий очень похож на Луну, также меняет фазы: от узкого серпа до светлого круга.</w:t>
      </w:r>
    </w:p>
    <w:p w:rsidR="004644FA" w:rsidRDefault="004644FA" w:rsidP="00EA7F7F">
      <w:pPr>
        <w:pStyle w:val="NormalWeb"/>
        <w:spacing w:before="0" w:beforeAutospacing="0" w:after="0" w:afterAutospacing="0"/>
        <w:ind w:left="-1134" w:firstLine="283"/>
        <w:jc w:val="both"/>
        <w:rPr>
          <w:color w:val="000000"/>
          <w:sz w:val="28"/>
          <w:szCs w:val="28"/>
        </w:rPr>
      </w:pPr>
      <w:r w:rsidRPr="007B4FCA">
        <w:rPr>
          <w:color w:val="000000"/>
          <w:sz w:val="28"/>
          <w:szCs w:val="28"/>
        </w:rPr>
        <w:t>Атмосфера Меркурия своеобразна и состоит, в основном, из кислорода, натрия и гелия. Из-за высокой температуры планеты атомы атмосферы все время улетучиваются в космос, но также постоянно пополняются за счет атомов, приносимых солнечным ветром. Из-за очень сильного разрежения, понятие – атмосфера Меркурия, носит скорей условный характер, атмосферное давление Меркурия меньше земного в 500 000 000 000 раз</w:t>
      </w:r>
      <w:r>
        <w:rPr>
          <w:color w:val="000000"/>
          <w:sz w:val="28"/>
          <w:szCs w:val="28"/>
        </w:rPr>
        <w:t xml:space="preserve">, а это сравнимо с </w:t>
      </w:r>
    </w:p>
    <w:p w:rsidR="004644FA" w:rsidRPr="007B4FCA" w:rsidRDefault="004644FA" w:rsidP="00EA7F7F">
      <w:pPr>
        <w:pStyle w:val="NormalWeb"/>
        <w:spacing w:before="0" w:beforeAutospacing="0" w:after="0" w:afterAutospacing="0"/>
        <w:ind w:left="-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обыкновенным </w:t>
      </w:r>
      <w:r w:rsidRPr="007B4FCA">
        <w:rPr>
          <w:color w:val="000000"/>
          <w:sz w:val="28"/>
          <w:szCs w:val="28"/>
        </w:rPr>
        <w:t>вакуумом.</w:t>
      </w:r>
      <w:r w:rsidRPr="007B4FC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</w:t>
      </w:r>
      <w:r w:rsidRPr="007B4FCA">
        <w:rPr>
          <w:color w:val="000000"/>
          <w:sz w:val="28"/>
          <w:szCs w:val="28"/>
        </w:rPr>
        <w:t xml:space="preserve">Поскольку Меркурий ближайшая планета к Солнцу, то на его поверхность приходиться большая доля солнечного излучения, примерно в 10 раз, больше, чем на землю, поэтому температура на его поверхности достаточно высокая и достигает </w:t>
      </w:r>
      <w:smartTag w:uri="urn:schemas-microsoft-com:office:smarttags" w:element="metricconverter">
        <w:smartTagPr>
          <w:attr w:name="ProductID" w:val="467°C"/>
        </w:smartTagPr>
        <w:r w:rsidRPr="007B4FCA">
          <w:rPr>
            <w:color w:val="000000"/>
            <w:sz w:val="28"/>
            <w:szCs w:val="28"/>
          </w:rPr>
          <w:t>467°C</w:t>
        </w:r>
      </w:smartTag>
      <w:r w:rsidRPr="007B4FCA">
        <w:rPr>
          <w:color w:val="000000"/>
          <w:sz w:val="28"/>
          <w:szCs w:val="28"/>
        </w:rPr>
        <w:t>. Ночная температура гораздо ни</w:t>
      </w:r>
      <w:r>
        <w:rPr>
          <w:color w:val="000000"/>
          <w:sz w:val="28"/>
          <w:szCs w:val="28"/>
        </w:rPr>
        <w:t xml:space="preserve">же и понижается до минус </w:t>
      </w:r>
      <w:smartTag w:uri="urn:schemas-microsoft-com:office:smarttags" w:element="metricconverter">
        <w:smartTagPr>
          <w:attr w:name="ProductID" w:val="183°C"/>
        </w:smartTagPr>
        <w:r>
          <w:rPr>
            <w:color w:val="000000"/>
            <w:sz w:val="28"/>
            <w:szCs w:val="28"/>
          </w:rPr>
          <w:t>183°C</w:t>
        </w:r>
      </w:smartTag>
      <w:r>
        <w:rPr>
          <w:color w:val="000000"/>
          <w:sz w:val="28"/>
          <w:szCs w:val="28"/>
        </w:rPr>
        <w:t>.</w:t>
      </w:r>
      <w:r w:rsidRPr="007B4FC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</w:t>
      </w:r>
      <w:r w:rsidRPr="007B4FCA">
        <w:rPr>
          <w:color w:val="000000"/>
          <w:sz w:val="28"/>
          <w:szCs w:val="28"/>
        </w:rPr>
        <w:t xml:space="preserve">Меркурий движется по орбите со средней скоростью </w:t>
      </w:r>
      <w:smartTag w:uri="urn:schemas-microsoft-com:office:smarttags" w:element="metricconverter">
        <w:smartTagPr>
          <w:attr w:name="ProductID" w:val="47,9 км"/>
        </w:smartTagPr>
        <w:r w:rsidRPr="007B4FCA">
          <w:rPr>
            <w:color w:val="000000"/>
            <w:sz w:val="28"/>
            <w:szCs w:val="28"/>
          </w:rPr>
          <w:t>47,9 км</w:t>
        </w:r>
      </w:smartTag>
      <w:r w:rsidRPr="007B4FCA">
        <w:rPr>
          <w:color w:val="000000"/>
          <w:sz w:val="28"/>
          <w:szCs w:val="28"/>
        </w:rPr>
        <w:t xml:space="preserve">./сек и совершает полный оборот вокруг Солнца за 87,97 земных суток, вокруг собственной оси планета вращается достаточно медленно, за два оборота вокруг Солнца планета совершает приблизительно три оборота, что </w:t>
      </w:r>
      <w:r>
        <w:rPr>
          <w:color w:val="000000"/>
          <w:sz w:val="28"/>
          <w:szCs w:val="28"/>
        </w:rPr>
        <w:t>составляет 58,65 земных суток.</w:t>
      </w:r>
    </w:p>
    <w:p w:rsidR="004644FA" w:rsidRPr="001B63BB" w:rsidRDefault="004644FA" w:rsidP="00EA7F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2)</w:t>
      </w:r>
      <w:r w:rsidRPr="001B63BB">
        <w:rPr>
          <w:rFonts w:ascii="Times New Roman" w:hAnsi="Times New Roman"/>
          <w:b/>
          <w:bCs/>
          <w:sz w:val="28"/>
          <w:szCs w:val="28"/>
          <w:lang w:eastAsia="ru-RU"/>
        </w:rPr>
        <w:t>Венера</w:t>
      </w:r>
    </w:p>
    <w:p w:rsidR="004644FA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63BB">
        <w:rPr>
          <w:rFonts w:ascii="Times New Roman" w:hAnsi="Times New Roman"/>
          <w:sz w:val="28"/>
          <w:szCs w:val="28"/>
          <w:lang w:eastAsia="ru-RU"/>
        </w:rPr>
        <w:t>Венера – вторая по удаленности от Солнца планета Солнечной системы и третий по яркости объект на небе; ее блеск уступает только блеску Солнца и Луны. Венера – одно из красивейших светил неба, поэтому ей древние римляне присвоили имя богини любви и красоты. Венера – внутренняя планета. Она относится к числу планет, известных человечеству с древнейших времен.</w:t>
      </w:r>
      <w:r w:rsidRPr="001B63B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1B63BB">
        <w:rPr>
          <w:rFonts w:ascii="Times New Roman" w:hAnsi="Times New Roman"/>
          <w:sz w:val="28"/>
          <w:szCs w:val="28"/>
          <w:lang w:eastAsia="ru-RU"/>
        </w:rPr>
        <w:t>Среднее расстояние Венеры от Солнца 108 млн км.</w:t>
      </w:r>
      <w:r w:rsidRPr="001B63B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644FA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63BB">
        <w:rPr>
          <w:rFonts w:ascii="Times New Roman" w:hAnsi="Times New Roman"/>
          <w:sz w:val="28"/>
          <w:szCs w:val="28"/>
          <w:lang w:eastAsia="ru-RU"/>
        </w:rPr>
        <w:t>По размерам Венера довольно близка к Земле. Радиус планеты равен 6051,8 км.</w:t>
      </w:r>
      <w:r w:rsidRPr="001B63B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644FA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3BB">
        <w:rPr>
          <w:rFonts w:ascii="Times New Roman" w:hAnsi="Times New Roman"/>
          <w:sz w:val="28"/>
          <w:szCs w:val="28"/>
          <w:lang w:eastAsia="ru-RU"/>
        </w:rPr>
        <w:t>Рельеф Венеры состоит из обширных равнин, горных цепей. На планете происходит извержение вулканов, выявлены многочисленные кратеры.</w:t>
      </w:r>
    </w:p>
    <w:p w:rsidR="004644FA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CCE">
        <w:rPr>
          <w:rFonts w:ascii="Times New Roman" w:hAnsi="Times New Roman"/>
          <w:sz w:val="28"/>
          <w:szCs w:val="28"/>
          <w:lang w:eastAsia="ru-RU"/>
        </w:rPr>
        <w:t>Найти Венеру на небе проще, чем любую другую планету. Ее плотные облака прекрасно отражают солнечный свет, делая планету яркой. Поскольку орбита Венеры ближе к Солнцу, чем земная, то в нашем небе Венера никогда сильно не удаляется от Солнца. Каждые семь месяцев в течение нескольких недель Венера представляет собой самый яркий объект в западной части неба по вечерам. Ее называют "вечерней звездой".</w:t>
      </w:r>
    </w:p>
    <w:p w:rsidR="004644FA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3BB">
        <w:rPr>
          <w:rFonts w:ascii="Times New Roman" w:hAnsi="Times New Roman"/>
          <w:sz w:val="28"/>
          <w:szCs w:val="28"/>
          <w:lang w:eastAsia="ru-RU"/>
        </w:rPr>
        <w:t xml:space="preserve">Атмосферу на Венере открыл М.В. Ломоносов 6 июня </w:t>
      </w:r>
      <w:smartTag w:uri="urn:schemas-microsoft-com:office:smarttags" w:element="metricconverter">
        <w:smartTagPr>
          <w:attr w:name="ProductID" w:val="1761 г"/>
        </w:smartTagPr>
        <w:r w:rsidRPr="001B63BB">
          <w:rPr>
            <w:rFonts w:ascii="Times New Roman" w:hAnsi="Times New Roman"/>
            <w:sz w:val="28"/>
            <w:szCs w:val="28"/>
            <w:lang w:eastAsia="ru-RU"/>
          </w:rPr>
          <w:t>1761 г</w:t>
        </w:r>
      </w:smartTag>
      <w:r w:rsidRPr="001B63BB">
        <w:rPr>
          <w:rFonts w:ascii="Times New Roman" w:hAnsi="Times New Roman"/>
          <w:sz w:val="28"/>
          <w:szCs w:val="28"/>
          <w:lang w:eastAsia="ru-RU"/>
        </w:rPr>
        <w:t>, она состоит в основном из углекислого газа (96 %) и азота (почти 4 %). Водяной пар и кислород содержатся в ней в небольших количествах (0,02 % и 0,1 %).</w:t>
      </w:r>
      <w:r w:rsidRPr="001B63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</w:t>
      </w:r>
      <w:r w:rsidRPr="001B63BB">
        <w:rPr>
          <w:rFonts w:ascii="Times New Roman" w:hAnsi="Times New Roman"/>
          <w:sz w:val="28"/>
          <w:szCs w:val="28"/>
          <w:lang w:eastAsia="ru-RU"/>
        </w:rPr>
        <w:t xml:space="preserve">Температура на поверхности Венеры около </w:t>
      </w:r>
      <w:smartTag w:uri="urn:schemas-microsoft-com:office:smarttags" w:element="metricconverter">
        <w:smartTagPr>
          <w:attr w:name="ProductID" w:val="475 °C"/>
        </w:smartTagPr>
        <w:r w:rsidRPr="001B63BB">
          <w:rPr>
            <w:rFonts w:ascii="Times New Roman" w:hAnsi="Times New Roman"/>
            <w:sz w:val="28"/>
            <w:szCs w:val="28"/>
            <w:lang w:eastAsia="ru-RU"/>
          </w:rPr>
          <w:t>475 °C</w:t>
        </w:r>
      </w:smartTag>
      <w:r w:rsidRPr="001B63BB">
        <w:rPr>
          <w:rFonts w:ascii="Times New Roman" w:hAnsi="Times New Roman"/>
          <w:sz w:val="28"/>
          <w:szCs w:val="28"/>
          <w:lang w:eastAsia="ru-RU"/>
        </w:rPr>
        <w:t>, она превышает температуру поверхности Меркурия, находящегося вдвое ближе к Солнцу. Причиной высокой температуры на Венере является парниковый эффект, создаваемый плотной углекислотной атмосферой, поэтому на  поверхности Венеры исключено всякое существование жидкой воды.</w:t>
      </w:r>
    </w:p>
    <w:p w:rsidR="004644FA" w:rsidRPr="001B63BB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3BB">
        <w:rPr>
          <w:rFonts w:ascii="Times New Roman" w:hAnsi="Times New Roman"/>
          <w:sz w:val="28"/>
          <w:szCs w:val="28"/>
          <w:lang w:eastAsia="ru-RU"/>
        </w:rPr>
        <w:t>Венера вращается вокруг своей оси, в направлении, противоположном направлению вращения большинства планет. Почти каждая планета Солнечной системы может похвастаться каким – либо космическим рекордом. Венера “хвастается” своей самой плотной атмосферой среди планет земной группы и самым медленным вращением вокруг оси. Она делает один оборот за 243 суток. Величина солнечных суток на планете 116,8 земных суток.</w:t>
      </w:r>
    </w:p>
    <w:p w:rsidR="004644FA" w:rsidRPr="00645899" w:rsidRDefault="004644FA" w:rsidP="00EA7F7F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 w:rsidRPr="00645899">
        <w:rPr>
          <w:b/>
          <w:bCs/>
          <w:sz w:val="28"/>
          <w:szCs w:val="28"/>
        </w:rPr>
        <w:t>3) Земля</w:t>
      </w:r>
    </w:p>
    <w:p w:rsidR="004644FA" w:rsidRPr="00645899" w:rsidRDefault="004644FA" w:rsidP="00EA7F7F">
      <w:pPr>
        <w:pStyle w:val="NormalWeb"/>
        <w:spacing w:before="0" w:beforeAutospacing="0" w:after="0" w:afterAutospacing="0"/>
        <w:ind w:left="-1134" w:firstLine="283"/>
        <w:jc w:val="both"/>
        <w:rPr>
          <w:sz w:val="28"/>
          <w:szCs w:val="28"/>
        </w:rPr>
      </w:pPr>
      <w:r w:rsidRPr="00645899">
        <w:rPr>
          <w:sz w:val="28"/>
          <w:szCs w:val="28"/>
        </w:rPr>
        <w:t xml:space="preserve">Земля - третья от Солнца планета Солнечной системы. По форме Земля близка к эллипсоиду, сплюснутому у полюсов и растянутому в экваториальной зоне. Средний радиус Земли </w:t>
      </w:r>
      <w:smartTag w:uri="urn:schemas-microsoft-com:office:smarttags" w:element="metricconverter">
        <w:smartTagPr>
          <w:attr w:name="ProductID" w:val="6371,032 км"/>
        </w:smartTagPr>
        <w:r w:rsidRPr="00645899">
          <w:rPr>
            <w:sz w:val="28"/>
            <w:szCs w:val="28"/>
          </w:rPr>
          <w:t>6371,032 км</w:t>
        </w:r>
      </w:smartTag>
      <w:r w:rsidRPr="00645899">
        <w:rPr>
          <w:sz w:val="28"/>
          <w:szCs w:val="28"/>
        </w:rPr>
        <w:t xml:space="preserve">, полярный - </w:t>
      </w:r>
      <w:smartTag w:uri="urn:schemas-microsoft-com:office:smarttags" w:element="metricconverter">
        <w:smartTagPr>
          <w:attr w:name="ProductID" w:val="6356,777 км"/>
        </w:smartTagPr>
        <w:r w:rsidRPr="00645899">
          <w:rPr>
            <w:sz w:val="28"/>
            <w:szCs w:val="28"/>
          </w:rPr>
          <w:t>6356,777 км</w:t>
        </w:r>
      </w:smartTag>
      <w:r w:rsidRPr="00645899">
        <w:rPr>
          <w:sz w:val="28"/>
          <w:szCs w:val="28"/>
        </w:rPr>
        <w:t xml:space="preserve">, экваториальный - </w:t>
      </w:r>
      <w:smartTag w:uri="urn:schemas-microsoft-com:office:smarttags" w:element="metricconverter">
        <w:smartTagPr>
          <w:attr w:name="ProductID" w:val="6378,160 км"/>
        </w:smartTagPr>
        <w:r w:rsidRPr="00645899">
          <w:rPr>
            <w:sz w:val="28"/>
            <w:szCs w:val="28"/>
          </w:rPr>
          <w:t>6378,160 км</w:t>
        </w:r>
      </w:smartTag>
      <w:r w:rsidRPr="00645899">
        <w:rPr>
          <w:sz w:val="28"/>
          <w:szCs w:val="28"/>
        </w:rPr>
        <w:t>. Масса - 5,976*10</w:t>
      </w:r>
      <w:r>
        <w:rPr>
          <w:sz w:val="28"/>
          <w:szCs w:val="28"/>
          <w:vertAlign w:val="superscript"/>
        </w:rPr>
        <w:t>24</w:t>
      </w:r>
      <w:r w:rsidRPr="00645899">
        <w:rPr>
          <w:sz w:val="28"/>
          <w:szCs w:val="28"/>
        </w:rPr>
        <w:t xml:space="preserve"> кг. Средняя плотность Земли 5518 кг/м³. Площадь поверхности Земли 510,2 млн. км², из которых примерно 70,8% приходится на Мировой океан. Его средняя глубина около </w:t>
      </w:r>
      <w:smartTag w:uri="urn:schemas-microsoft-com:office:smarttags" w:element="metricconverter">
        <w:smartTagPr>
          <w:attr w:name="ProductID" w:val="3,8 км"/>
        </w:smartTagPr>
        <w:r w:rsidRPr="00645899">
          <w:rPr>
            <w:sz w:val="28"/>
            <w:szCs w:val="28"/>
          </w:rPr>
          <w:t>3,8 км</w:t>
        </w:r>
      </w:smartTag>
      <w:r w:rsidRPr="00645899">
        <w:rPr>
          <w:sz w:val="28"/>
          <w:szCs w:val="28"/>
        </w:rPr>
        <w:t xml:space="preserve">, максимальная (Марианская впадина в Тихом океане) равна </w:t>
      </w:r>
      <w:smartTag w:uri="urn:schemas-microsoft-com:office:smarttags" w:element="metricconverter">
        <w:smartTagPr>
          <w:attr w:name="ProductID" w:val="11,022 км"/>
        </w:smartTagPr>
        <w:r w:rsidRPr="00645899">
          <w:rPr>
            <w:sz w:val="28"/>
            <w:szCs w:val="28"/>
          </w:rPr>
          <w:t>11,022 км</w:t>
        </w:r>
      </w:smartTag>
      <w:r w:rsidRPr="00645899">
        <w:rPr>
          <w:sz w:val="28"/>
          <w:szCs w:val="28"/>
        </w:rPr>
        <w:t xml:space="preserve">; объем воды 1370 млн. км³, средняя соленость 35 г/л. Суша составляет соответственно 29,2% и образует шесть материков и острова. Она поднимается над уровнем моря в среднем на </w:t>
      </w:r>
      <w:smartTag w:uri="urn:schemas-microsoft-com:office:smarttags" w:element="metricconverter">
        <w:smartTagPr>
          <w:attr w:name="ProductID" w:val="875 м"/>
        </w:smartTagPr>
        <w:r w:rsidRPr="00645899">
          <w:rPr>
            <w:sz w:val="28"/>
            <w:szCs w:val="28"/>
          </w:rPr>
          <w:t>875 м</w:t>
        </w:r>
      </w:smartTag>
      <w:r w:rsidRPr="00645899">
        <w:rPr>
          <w:sz w:val="28"/>
          <w:szCs w:val="28"/>
        </w:rPr>
        <w:t xml:space="preserve">; наибольшая высота (вершина Джомолунгма в Гималаях) </w:t>
      </w:r>
      <w:smartTag w:uri="urn:schemas-microsoft-com:office:smarttags" w:element="metricconverter">
        <w:smartTagPr>
          <w:attr w:name="ProductID" w:val="8848 м"/>
        </w:smartTagPr>
        <w:r w:rsidRPr="00645899">
          <w:rPr>
            <w:sz w:val="28"/>
            <w:szCs w:val="28"/>
          </w:rPr>
          <w:t>8848 м</w:t>
        </w:r>
      </w:smartTag>
      <w:r w:rsidRPr="00645899">
        <w:rPr>
          <w:sz w:val="28"/>
          <w:szCs w:val="28"/>
        </w:rPr>
        <w:t xml:space="preserve">. Горы занимают свыше 1/3 поверхности суши. Пустыни покрывают около 20% поверхности суши, саванны и редколесья - около 20%, леса - около 30%, ледники - свыше 10%. Свыше 10% суши занято под сельскохозяйственными угодьями. У Земли имеется единственный спутник - Луна. Благодаря своим уникальным, быть может, единственным во Вселенной природным условиям, Земля стала местом, где возникла и получила развитие органическая жизнь. По современным космогоническим представлениям планета образовалась примерно 4,6 - 4,7 млрд. лет назад из захваченного притяжением Солнца протопланетного облака. На образование первых, наиболее древних из изученных горных пород потребовалось 100-200 млн. лет. Примерно 3,5 млрд. лет назад возникли условия, благоприятные для возникновения жизни. Homo sapiens (Человек разумный) как вид появился примерно полмиллиона лет назад, а формирование современного типа человека относят ко времени отступления первого ледника, то есть около 40 тыс. лет назад. </w:t>
      </w:r>
      <w:r w:rsidRPr="00645899">
        <w:rPr>
          <w:bCs/>
          <w:sz w:val="28"/>
          <w:szCs w:val="28"/>
        </w:rPr>
        <w:t>Движение.</w:t>
      </w:r>
      <w:r w:rsidRPr="00645899">
        <w:rPr>
          <w:sz w:val="28"/>
          <w:szCs w:val="28"/>
        </w:rPr>
        <w:t xml:space="preserve"> Подобно другим планетам она движется вокруг Солнца по эллиптической орбите, эксцентриситет которой 0,017. Расстояние от Земли до Солнца в разных точках орбиты неодинаковое. Среднее же расстояние около 149,6 млн. км. В процессе движения нашей планеты вокруг Солнца плоскость земного экватора перемещается параллельно самой себе таким образом, что в одних участках орбиты земной шар наклонен к Солнцу своим северным полушарием, а в других - южным. Период обращения вокруг Солнца составляет 365,256 дней, при суточном вращении - 23 ч. 56 мин. Ось вращения Земли расположена под углом в 66.5º к плоскости её движения вокруг Солнца. </w:t>
      </w:r>
      <w:r w:rsidRPr="00645899">
        <w:rPr>
          <w:bCs/>
          <w:sz w:val="28"/>
          <w:szCs w:val="28"/>
        </w:rPr>
        <w:t>Атмосфера.</w:t>
      </w:r>
      <w:r w:rsidRPr="00645899">
        <w:rPr>
          <w:sz w:val="28"/>
          <w:szCs w:val="28"/>
        </w:rPr>
        <w:t xml:space="preserve"> </w:t>
      </w:r>
    </w:p>
    <w:p w:rsidR="004644FA" w:rsidRPr="00645899" w:rsidRDefault="004644FA" w:rsidP="00EA7F7F">
      <w:pPr>
        <w:pStyle w:val="NormalWeb"/>
        <w:spacing w:before="0" w:beforeAutospacing="0" w:after="0" w:afterAutospacing="0"/>
        <w:ind w:left="-1134" w:firstLine="283"/>
        <w:jc w:val="both"/>
        <w:rPr>
          <w:sz w:val="28"/>
          <w:szCs w:val="28"/>
        </w:rPr>
      </w:pPr>
      <w:r w:rsidRPr="00645899">
        <w:rPr>
          <w:bCs/>
          <w:sz w:val="28"/>
          <w:szCs w:val="28"/>
        </w:rPr>
        <w:t xml:space="preserve">Атмосфера Земли состоит на 78% из азота и на 21% из кислорода (других газов в атмосфере очень мало); это результат длительной эволюции под влиянием геологических, химических и биологических процессов. Возможно, первичная атмосфера Земли была богата водородом, который затем улетучился. Дегазация недр наполнила атмосферу углекислым газом и водяным паром. Но пар сконденсировался в океанах, а двуокись углерода оказалась связанной в карбонатных породах. Таким образом, в атмосфере остался азот, а кислород появился постепенно в результате жизнедеятельности биосферы. Еще 600 млн. лет назад содержание кислорода в воздухе было раз в 100 ниже нынешнего. </w:t>
      </w:r>
    </w:p>
    <w:p w:rsidR="004644FA" w:rsidRDefault="004644FA" w:rsidP="00EA7F7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44FA" w:rsidRPr="00645899" w:rsidRDefault="004644FA" w:rsidP="00EA7F7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4589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4) Марс </w:t>
      </w:r>
    </w:p>
    <w:p w:rsidR="004644FA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5899">
        <w:rPr>
          <w:rFonts w:ascii="Times New Roman" w:hAnsi="Times New Roman"/>
          <w:sz w:val="28"/>
          <w:szCs w:val="28"/>
          <w:lang w:eastAsia="ru-RU"/>
        </w:rPr>
        <w:t>Марс – первая после Земли планета Солнечной системы, к которой с некоторых пор люди стали проявлять особый интерес, вызванный надеждой на то, что там существует развитая внеземная жизнь.</w:t>
      </w:r>
    </w:p>
    <w:p w:rsidR="004644FA" w:rsidRPr="00645899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5899">
        <w:rPr>
          <w:rFonts w:ascii="Times New Roman" w:hAnsi="Times New Roman"/>
          <w:sz w:val="28"/>
          <w:szCs w:val="28"/>
          <w:lang w:eastAsia="ru-RU"/>
        </w:rPr>
        <w:t>Планета названа Марсом в честь  древнеримского бога войны за свой кроваво-красный цвет, обусловленный наличием в составе почвы Марса окиси железа</w:t>
      </w:r>
      <w:r w:rsidRPr="000459CF">
        <w:rPr>
          <w:rFonts w:ascii="Arial" w:hAnsi="Arial" w:cs="Arial"/>
          <w:sz w:val="27"/>
          <w:szCs w:val="27"/>
          <w:lang w:eastAsia="ru-RU"/>
        </w:rPr>
        <w:t>.</w:t>
      </w:r>
    </w:p>
    <w:p w:rsidR="004644FA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5899">
        <w:rPr>
          <w:rFonts w:ascii="Times New Roman" w:hAnsi="Times New Roman"/>
          <w:sz w:val="28"/>
          <w:szCs w:val="28"/>
          <w:lang w:eastAsia="ru-RU"/>
        </w:rPr>
        <w:t xml:space="preserve">Марс – четвёртая по удалённости от Солнца и седьмая по размерам планета Солнечной системы. Его можно увидеть с Земли невооружённым глазом. Он уступает по яркости лишь Венере, Луне и Солнцу. </w:t>
      </w:r>
    </w:p>
    <w:p w:rsidR="004644FA" w:rsidRPr="00645899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5899">
        <w:rPr>
          <w:rFonts w:ascii="Times New Roman" w:hAnsi="Times New Roman"/>
          <w:sz w:val="28"/>
          <w:szCs w:val="28"/>
          <w:lang w:eastAsia="ru-RU"/>
        </w:rPr>
        <w:t xml:space="preserve">Марс почти вдвое меньше Земли по размерам – его экваториальный радиус равен 3 396,9 километров  (53,2 % земного).  Площадь поверхности Марса примерно равна площади суши на Земле. </w:t>
      </w:r>
    </w:p>
    <w:p w:rsidR="004644FA" w:rsidRPr="00DA0BE4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0BE4">
        <w:rPr>
          <w:rFonts w:ascii="Times New Roman" w:hAnsi="Times New Roman"/>
          <w:sz w:val="28"/>
          <w:szCs w:val="28"/>
          <w:lang w:eastAsia="ru-RU"/>
        </w:rPr>
        <w:t>Среднее расстояние от Марса до Солнца составляет 228 миллионов километров, период обращения вокруг Солнца составляет 687 земных суток.</w:t>
      </w:r>
    </w:p>
    <w:p w:rsidR="004644FA" w:rsidRPr="00DA0BE4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0BE4">
        <w:rPr>
          <w:rFonts w:ascii="Times New Roman" w:hAnsi="Times New Roman"/>
          <w:sz w:val="28"/>
          <w:szCs w:val="28"/>
          <w:lang w:eastAsia="ru-RU"/>
        </w:rPr>
        <w:t xml:space="preserve">Минимальное расстояние от Марса до Земли составляет 55,75 миллионов километров, максимальное – около 401 миллионов километров. </w:t>
      </w:r>
    </w:p>
    <w:p w:rsidR="004644FA" w:rsidRPr="001B63BB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3BB">
        <w:rPr>
          <w:rFonts w:ascii="Times New Roman" w:hAnsi="Times New Roman"/>
          <w:sz w:val="28"/>
          <w:szCs w:val="28"/>
          <w:lang w:eastAsia="ru-RU"/>
        </w:rPr>
        <w:t xml:space="preserve">Но притяжение на Марсе очень маленькое, отсюда и все “беды”. Оно не может удержать атмосферу, без которой нет жизни. Атмосфера очень разрежена, т. е. не плотная, по составу напоминает венерианскую. Температура летом днем +20°С, вполне приемлема для жизни, но ночью зимой -125°С. Неплотная атмосфера не удерживает тепло. Марс оказался безводной холодной пустыней, больше похожей на Луну, чем на нашу Землю, почти вдвое меньше Земли по размерам и в девять раз – по массе. </w:t>
      </w:r>
    </w:p>
    <w:p w:rsidR="004644FA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3BB">
        <w:rPr>
          <w:rFonts w:ascii="Times New Roman" w:hAnsi="Times New Roman"/>
          <w:sz w:val="24"/>
          <w:szCs w:val="24"/>
          <w:lang w:eastAsia="ru-RU"/>
        </w:rPr>
        <w:t> </w:t>
      </w:r>
      <w:r w:rsidRPr="001B63BB">
        <w:rPr>
          <w:rFonts w:ascii="Times New Roman" w:hAnsi="Times New Roman"/>
          <w:sz w:val="28"/>
          <w:szCs w:val="28"/>
          <w:lang w:eastAsia="ru-RU"/>
        </w:rPr>
        <w:t xml:space="preserve">Планета красная потому, что в поверхностных породах много окиси железа. Похвастаться Марс может своими высокими горами и вулканами. Самый высокий - вулкан Олимп. Его высота 27 км, что в 3 раза больше высочайшей вершины Земли – горы Эверест. </w:t>
      </w:r>
    </w:p>
    <w:p w:rsidR="004644FA" w:rsidRPr="00DA0BE4" w:rsidRDefault="004644FA" w:rsidP="00EA7F7F">
      <w:pPr>
        <w:spacing w:after="0" w:line="240" w:lineRule="auto"/>
        <w:ind w:left="-113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0BE4">
        <w:rPr>
          <w:rFonts w:ascii="Times New Roman" w:hAnsi="Times New Roman"/>
          <w:sz w:val="28"/>
          <w:szCs w:val="28"/>
          <w:lang w:eastAsia="ru-RU"/>
        </w:rPr>
        <w:t>У Марса есть два естественных спутника - Фобос и Деймос, и три искусственных спутника.</w:t>
      </w:r>
    </w:p>
    <w:p w:rsidR="004644FA" w:rsidRDefault="004644FA" w:rsidP="00EA7F7F">
      <w:pPr>
        <w:spacing w:after="0" w:line="240" w:lineRule="auto"/>
        <w:ind w:left="-1134" w:firstLine="283"/>
        <w:rPr>
          <w:rFonts w:ascii="Times New Roman" w:hAnsi="Times New Roman"/>
          <w:sz w:val="28"/>
          <w:szCs w:val="28"/>
          <w:lang w:eastAsia="ru-RU"/>
        </w:rPr>
      </w:pPr>
    </w:p>
    <w:p w:rsidR="004644FA" w:rsidRPr="001B63BB" w:rsidRDefault="004644FA" w:rsidP="00EA7F7F">
      <w:pPr>
        <w:spacing w:after="0" w:line="240" w:lineRule="auto"/>
        <w:ind w:left="-1134" w:firstLine="283"/>
        <w:rPr>
          <w:rFonts w:ascii="Times New Roman" w:hAnsi="Times New Roman"/>
          <w:sz w:val="28"/>
          <w:szCs w:val="28"/>
          <w:lang w:eastAsia="ru-RU"/>
        </w:rPr>
      </w:pPr>
    </w:p>
    <w:p w:rsidR="004644FA" w:rsidRDefault="004644FA" w:rsidP="00EA7F7F">
      <w:pPr>
        <w:spacing w:after="0" w:line="240" w:lineRule="auto"/>
      </w:pPr>
    </w:p>
    <w:sectPr w:rsidR="004644FA" w:rsidSect="001B63BB">
      <w:pgSz w:w="11906" w:h="16838"/>
      <w:pgMar w:top="1134" w:right="850" w:bottom="1134" w:left="255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7F7F"/>
    <w:rsid w:val="000459CF"/>
    <w:rsid w:val="00132D1C"/>
    <w:rsid w:val="001846A4"/>
    <w:rsid w:val="00194826"/>
    <w:rsid w:val="001B63BB"/>
    <w:rsid w:val="003D468E"/>
    <w:rsid w:val="00450963"/>
    <w:rsid w:val="004644FA"/>
    <w:rsid w:val="0048546E"/>
    <w:rsid w:val="00523654"/>
    <w:rsid w:val="005B5CBE"/>
    <w:rsid w:val="0062637A"/>
    <w:rsid w:val="00645899"/>
    <w:rsid w:val="007A244D"/>
    <w:rsid w:val="007B4FCA"/>
    <w:rsid w:val="007F5CCE"/>
    <w:rsid w:val="008B1013"/>
    <w:rsid w:val="00AE0CCE"/>
    <w:rsid w:val="00B139C2"/>
    <w:rsid w:val="00B4450E"/>
    <w:rsid w:val="00BF5E2A"/>
    <w:rsid w:val="00C16164"/>
    <w:rsid w:val="00DA0BE4"/>
    <w:rsid w:val="00DD5F27"/>
    <w:rsid w:val="00EA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F7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A7F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4</Pages>
  <Words>1569</Words>
  <Characters>8947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Гузель</cp:lastModifiedBy>
  <cp:revision>6</cp:revision>
  <cp:lastPrinted>2020-03-15T15:39:00Z</cp:lastPrinted>
  <dcterms:created xsi:type="dcterms:W3CDTF">2012-08-26T22:25:00Z</dcterms:created>
  <dcterms:modified xsi:type="dcterms:W3CDTF">2020-03-18T18:09:00Z</dcterms:modified>
</cp:coreProperties>
</file>